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TOLLE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:rsid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 Elmham.</w:t>
      </w:r>
      <w:bookmarkStart w:id="0" w:name="_GoBack"/>
      <w:bookmarkEnd w:id="0"/>
    </w:p>
    <w:p w:rsid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William Argentine(q.v.) granted the </w:t>
      </w:r>
    </w:p>
    <w:p w:rsid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Melbourn</w:t>
      </w:r>
      <w:proofErr w:type="spellEnd"/>
      <w:r>
        <w:rPr>
          <w:rFonts w:ascii="Times New Roman" w:hAnsi="Times New Roman" w:cs="Times New Roman"/>
          <w:sz w:val="24"/>
          <w:szCs w:val="24"/>
        </w:rPr>
        <w:t>, Cambridgeshire.</w:t>
      </w:r>
    </w:p>
    <w:p w:rsid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21-27)</w:t>
      </w:r>
    </w:p>
    <w:p w:rsid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34B6E" w:rsidRDefault="00B34B6E" w:rsidP="00B34B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</w:p>
    <w:sectPr w:rsidR="00DD5B8A" w:rsidRPr="00B34B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B6E" w:rsidRDefault="00B34B6E" w:rsidP="00564E3C">
      <w:pPr>
        <w:spacing w:after="0" w:line="240" w:lineRule="auto"/>
      </w:pPr>
      <w:r>
        <w:separator/>
      </w:r>
    </w:p>
  </w:endnote>
  <w:endnote w:type="continuationSeparator" w:id="0">
    <w:p w:rsidR="00B34B6E" w:rsidRDefault="00B34B6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34B6E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B6E" w:rsidRDefault="00B34B6E" w:rsidP="00564E3C">
      <w:pPr>
        <w:spacing w:after="0" w:line="240" w:lineRule="auto"/>
      </w:pPr>
      <w:r>
        <w:separator/>
      </w:r>
    </w:p>
  </w:footnote>
  <w:footnote w:type="continuationSeparator" w:id="0">
    <w:p w:rsidR="00B34B6E" w:rsidRDefault="00B34B6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B6E"/>
    <w:rsid w:val="00372DC6"/>
    <w:rsid w:val="00564E3C"/>
    <w:rsid w:val="0064591D"/>
    <w:rsid w:val="00B34B6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3ADED"/>
  <w15:chartTrackingRefBased/>
  <w15:docId w15:val="{6369045E-752B-4C62-9DF9-9295DA59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34B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2015-10-08T20:06:00Z</dcterms:created>
  <dcterms:modified xsi:type="dcterms:W3CDTF">2015-10-08T20:07:00Z</dcterms:modified>
</cp:coreProperties>
</file>